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D22A1" w14:textId="77777777" w:rsidR="007E5164" w:rsidRPr="007E5164" w:rsidRDefault="00997F14" w:rsidP="007E516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D676E28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bookmarkStart w:id="0" w:name="_Hlk176178282"/>
      <w:r w:rsidR="007E5164" w:rsidRPr="007E5164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97659E0" w14:textId="77777777" w:rsidR="007E5164" w:rsidRPr="007E5164" w:rsidRDefault="007E5164" w:rsidP="007E516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E516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C62A29D" w14:textId="77777777" w:rsidR="007E5164" w:rsidRPr="007E5164" w:rsidRDefault="007E5164" w:rsidP="007E516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E5164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F0562BD" w14:textId="77777777" w:rsidR="007E5164" w:rsidRPr="007E5164" w:rsidRDefault="007E5164" w:rsidP="007E516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7E5164">
        <w:rPr>
          <w:rFonts w:ascii="Corbel" w:hAnsi="Corbel"/>
          <w:i/>
          <w:sz w:val="20"/>
          <w:szCs w:val="20"/>
          <w:lang w:eastAsia="ar-SA"/>
        </w:rPr>
        <w:t>(skrajne daty</w:t>
      </w:r>
      <w:r w:rsidRPr="007E5164">
        <w:rPr>
          <w:rFonts w:ascii="Corbel" w:hAnsi="Corbel"/>
          <w:sz w:val="20"/>
          <w:szCs w:val="20"/>
          <w:lang w:eastAsia="ar-SA"/>
        </w:rPr>
        <w:t>)</w:t>
      </w:r>
    </w:p>
    <w:p w14:paraId="56C377BD" w14:textId="77777777" w:rsidR="007E5164" w:rsidRPr="007E5164" w:rsidRDefault="007E5164" w:rsidP="007E516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E5164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0EAAB723" w14:textId="7637EB73" w:rsidR="6D676E28" w:rsidRDefault="6D676E28" w:rsidP="6D676E28">
      <w:pPr>
        <w:spacing w:after="0" w:line="240" w:lineRule="exact"/>
        <w:jc w:val="center"/>
      </w:pPr>
    </w:p>
    <w:p w14:paraId="0C6E7FD4" w14:textId="77777777" w:rsidR="00904B50" w:rsidRPr="009C54AE" w:rsidRDefault="00904B50" w:rsidP="00904B5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04B50" w:rsidRPr="009C54AE" w14:paraId="7523103F" w14:textId="77777777" w:rsidTr="00C35A13">
        <w:tc>
          <w:tcPr>
            <w:tcW w:w="2694" w:type="dxa"/>
            <w:vAlign w:val="center"/>
          </w:tcPr>
          <w:p w14:paraId="59701564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F22C079" w14:textId="77777777" w:rsidR="00904B50" w:rsidRPr="00BE1CE8" w:rsidRDefault="00BE1CE8" w:rsidP="00BE1C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" w:hAnsi="Times"/>
                <w:color w:val="000000"/>
                <w:shd w:val="clear" w:color="auto" w:fill="FFFFFF"/>
              </w:rPr>
              <w:t>Public relations i tworzenie wizerunku</w:t>
            </w:r>
          </w:p>
        </w:tc>
      </w:tr>
      <w:tr w:rsidR="00904B50" w:rsidRPr="009C54AE" w14:paraId="35422E1D" w14:textId="77777777" w:rsidTr="00C35A13">
        <w:tc>
          <w:tcPr>
            <w:tcW w:w="2694" w:type="dxa"/>
            <w:vAlign w:val="center"/>
          </w:tcPr>
          <w:p w14:paraId="4CA29152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F2D59" w14:textId="77777777" w:rsidR="00904B50" w:rsidRPr="00BF2155" w:rsidRDefault="00904B50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D91D08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</w:t>
            </w:r>
            <w:r w:rsidR="001C10A4">
              <w:rPr>
                <w:b w:val="0"/>
                <w:color w:val="auto"/>
                <w:sz w:val="22"/>
              </w:rPr>
              <w:t>61</w:t>
            </w:r>
          </w:p>
        </w:tc>
      </w:tr>
      <w:tr w:rsidR="00904B50" w:rsidRPr="009C54AE" w14:paraId="5C0172EC" w14:textId="77777777" w:rsidTr="00C35A13">
        <w:tc>
          <w:tcPr>
            <w:tcW w:w="2694" w:type="dxa"/>
            <w:vAlign w:val="center"/>
          </w:tcPr>
          <w:p w14:paraId="249A5C16" w14:textId="77777777" w:rsidR="00904B50" w:rsidRPr="009C54AE" w:rsidRDefault="00904B50" w:rsidP="00C35A1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904B50" w:rsidRPr="00BF2155" w:rsidRDefault="00BC6071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904B50" w:rsidRPr="009C54AE" w14:paraId="7B3F2A40" w14:textId="77777777" w:rsidTr="00C35A13">
        <w:tc>
          <w:tcPr>
            <w:tcW w:w="2694" w:type="dxa"/>
            <w:vAlign w:val="center"/>
          </w:tcPr>
          <w:p w14:paraId="0A39E105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904B50" w:rsidRPr="00BF2155" w:rsidRDefault="00BC6071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904B50" w:rsidRPr="00600569">
              <w:rPr>
                <w:b w:val="0"/>
                <w:color w:val="auto"/>
                <w:sz w:val="22"/>
              </w:rPr>
              <w:t>Zakład</w:t>
            </w:r>
            <w:r w:rsidR="00904B50">
              <w:rPr>
                <w:b w:val="0"/>
                <w:color w:val="auto"/>
                <w:sz w:val="22"/>
              </w:rPr>
              <w:t xml:space="preserve"> Prawa </w:t>
            </w:r>
            <w:r w:rsidR="00904B50" w:rsidRPr="00600569">
              <w:rPr>
                <w:b w:val="0"/>
                <w:color w:val="auto"/>
                <w:sz w:val="22"/>
              </w:rPr>
              <w:t>Gospodarczego</w:t>
            </w:r>
          </w:p>
        </w:tc>
      </w:tr>
      <w:tr w:rsidR="00904B50" w:rsidRPr="009C54AE" w14:paraId="3CB95E45" w14:textId="77777777" w:rsidTr="00C35A13">
        <w:tc>
          <w:tcPr>
            <w:tcW w:w="2694" w:type="dxa"/>
            <w:vAlign w:val="center"/>
          </w:tcPr>
          <w:p w14:paraId="4B835047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904B50" w:rsidRPr="00BF2155" w:rsidRDefault="00904B50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w:rsidR="00904B50" w:rsidRPr="009C54AE" w14:paraId="47060645" w14:textId="77777777" w:rsidTr="00C35A13">
        <w:tc>
          <w:tcPr>
            <w:tcW w:w="2694" w:type="dxa"/>
            <w:vAlign w:val="center"/>
          </w:tcPr>
          <w:p w14:paraId="448A1CED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25861C" w14:textId="77777777" w:rsidR="00904B50" w:rsidRPr="00BF2155" w:rsidRDefault="00904B50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904B50" w:rsidRPr="009C54AE" w14:paraId="3A488BE5" w14:textId="77777777" w:rsidTr="00C35A13">
        <w:tc>
          <w:tcPr>
            <w:tcW w:w="2694" w:type="dxa"/>
            <w:vAlign w:val="center"/>
          </w:tcPr>
          <w:p w14:paraId="04C0481C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904B50" w:rsidRPr="00BF2155" w:rsidRDefault="00904B50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904B50" w:rsidRPr="009C54AE" w14:paraId="5B469018" w14:textId="77777777" w:rsidTr="00C35A13">
        <w:tc>
          <w:tcPr>
            <w:tcW w:w="2694" w:type="dxa"/>
            <w:vAlign w:val="center"/>
          </w:tcPr>
          <w:p w14:paraId="7C3992E0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904B50" w:rsidRPr="00BF2155" w:rsidRDefault="00904B50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904B50" w:rsidRPr="009C54AE" w14:paraId="3CA2651D" w14:textId="77777777" w:rsidTr="00C35A13">
        <w:tc>
          <w:tcPr>
            <w:tcW w:w="2694" w:type="dxa"/>
            <w:vAlign w:val="center"/>
          </w:tcPr>
          <w:p w14:paraId="47AAF248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04B3A" w14:textId="77777777" w:rsidR="00904B50" w:rsidRPr="00BF2155" w:rsidRDefault="00904B50" w:rsidP="00C35A13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IV</w:t>
            </w:r>
          </w:p>
        </w:tc>
      </w:tr>
      <w:tr w:rsidR="00904B50" w:rsidRPr="009C54AE" w14:paraId="42E976E6" w14:textId="77777777" w:rsidTr="00C35A13">
        <w:tc>
          <w:tcPr>
            <w:tcW w:w="2694" w:type="dxa"/>
            <w:vAlign w:val="center"/>
          </w:tcPr>
          <w:p w14:paraId="5863A118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F160FE" w14:textId="77777777" w:rsidR="00904B50" w:rsidRPr="00BF2155" w:rsidRDefault="00904B50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 – Administracja podmiotów niepublicznych</w:t>
            </w:r>
          </w:p>
        </w:tc>
      </w:tr>
      <w:tr w:rsidR="00904B50" w:rsidRPr="009C54AE" w14:paraId="2786482B" w14:textId="77777777" w:rsidTr="00C35A13">
        <w:tc>
          <w:tcPr>
            <w:tcW w:w="2694" w:type="dxa"/>
            <w:vAlign w:val="center"/>
          </w:tcPr>
          <w:p w14:paraId="13A990D4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04B50" w:rsidRPr="00BF2155" w:rsidRDefault="00904B50" w:rsidP="00C35A13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904B50" w:rsidRPr="00016DD6" w14:paraId="5918987B" w14:textId="77777777" w:rsidTr="00C35A13">
        <w:tc>
          <w:tcPr>
            <w:tcW w:w="2694" w:type="dxa"/>
            <w:vAlign w:val="center"/>
          </w:tcPr>
          <w:p w14:paraId="69C2AF6E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904B50" w:rsidRPr="004C6535" w:rsidRDefault="00904B50" w:rsidP="00C35A13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w:rsidR="00904B50" w:rsidRPr="009C54AE" w14:paraId="1CFF3E5C" w14:textId="77777777" w:rsidTr="00C35A13">
        <w:tc>
          <w:tcPr>
            <w:tcW w:w="2694" w:type="dxa"/>
            <w:vAlign w:val="center"/>
          </w:tcPr>
          <w:p w14:paraId="471FE442" w14:textId="77777777" w:rsidR="00904B50" w:rsidRPr="009C54AE" w:rsidRDefault="00904B50" w:rsidP="00C35A1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6A164C57" w14:textId="77777777" w:rsidR="00904B50" w:rsidRPr="009C4022" w:rsidRDefault="00904B50" w:rsidP="00C35A13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</w:rPr>
            </w:pPr>
            <w:r w:rsidRPr="009C4022">
              <w:rPr>
                <w:rFonts w:ascii="Times" w:hAnsi="Times"/>
                <w:b w:val="0"/>
                <w:sz w:val="22"/>
              </w:rPr>
              <w:t xml:space="preserve">Wykład: dr hab. Jan Olszewski, prof. UR; ćwiczenia: dr Rajmund Stapiński, dr Oskar </w:t>
            </w:r>
            <w:proofErr w:type="spellStart"/>
            <w:r w:rsidRPr="009C4022">
              <w:rPr>
                <w:rFonts w:ascii="Times" w:hAnsi="Times"/>
                <w:b w:val="0"/>
                <w:sz w:val="22"/>
              </w:rPr>
              <w:t>Bróż</w:t>
            </w:r>
            <w:proofErr w:type="spellEnd"/>
          </w:p>
        </w:tc>
      </w:tr>
    </w:tbl>
    <w:p w14:paraId="57A64E18" w14:textId="77777777" w:rsidR="00923D7D" w:rsidRPr="009C54AE" w:rsidRDefault="00904B50" w:rsidP="00904B50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D676E28">
        <w:rPr>
          <w:rFonts w:ascii="Corbel" w:hAnsi="Corbel"/>
          <w:sz w:val="24"/>
          <w:szCs w:val="24"/>
        </w:rPr>
        <w:t xml:space="preserve">* </w:t>
      </w:r>
      <w:r w:rsidRPr="6D676E28">
        <w:rPr>
          <w:rFonts w:ascii="Corbel" w:hAnsi="Corbel"/>
          <w:i/>
          <w:iCs/>
          <w:sz w:val="24"/>
          <w:szCs w:val="24"/>
        </w:rPr>
        <w:t>-</w:t>
      </w:r>
      <w:r w:rsidRPr="6D676E28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6D676E28">
        <w:rPr>
          <w:rFonts w:ascii="Corbel" w:hAnsi="Corbel"/>
          <w:b w:val="0"/>
          <w:sz w:val="24"/>
          <w:szCs w:val="24"/>
        </w:rPr>
        <w:t>e,</w:t>
      </w:r>
      <w:r w:rsidRPr="6D676E28">
        <w:rPr>
          <w:rFonts w:ascii="Corbel" w:hAnsi="Corbel"/>
          <w:i/>
          <w:iCs/>
          <w:sz w:val="24"/>
          <w:szCs w:val="24"/>
        </w:rPr>
        <w:t xml:space="preserve"> </w:t>
      </w:r>
      <w:r w:rsidRPr="6D676E28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72A66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9C54AE" w14:paraId="4A00F406" w14:textId="77777777" w:rsidTr="6D676E28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27618F44" w:rsidP="6D676E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D676E28">
              <w:rPr>
                <w:rFonts w:ascii="Corbel" w:hAnsi="Corbel"/>
              </w:rPr>
              <w:t>Wykł</w:t>
            </w:r>
            <w:proofErr w:type="spellEnd"/>
            <w:r w:rsidRPr="6D676E2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27618F44" w:rsidP="6D676E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D676E28">
              <w:rPr>
                <w:rFonts w:ascii="Corbel" w:hAnsi="Corbel"/>
              </w:rPr>
              <w:t>Konw</w:t>
            </w:r>
            <w:proofErr w:type="spellEnd"/>
            <w:r w:rsidRPr="6D676E2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27618F44" w:rsidP="6D676E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D676E28">
              <w:rPr>
                <w:rFonts w:ascii="Corbel" w:hAnsi="Corbel"/>
              </w:rPr>
              <w:t>Sem</w:t>
            </w:r>
            <w:proofErr w:type="spellEnd"/>
            <w:r w:rsidRPr="6D676E2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27618F44" w:rsidP="6D676E2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6D676E28">
              <w:rPr>
                <w:rFonts w:ascii="Corbel" w:hAnsi="Corbel"/>
              </w:rPr>
              <w:t>Prakt</w:t>
            </w:r>
            <w:proofErr w:type="spellEnd"/>
            <w:r w:rsidRPr="6D676E2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46765F" w14:textId="77777777" w:rsidTr="6D676E28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BD8D" w14:textId="77777777" w:rsidR="00015B8F" w:rsidRPr="009C54AE" w:rsidRDefault="50EE84C2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D676E28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106F6C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D676E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106F6C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D676E2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015B8F" w:rsidRPr="009C54AE" w:rsidRDefault="00015B8F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015B8F" w:rsidRPr="009C54AE" w:rsidRDefault="363E8A45" w:rsidP="6D676E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D676E2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0B940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68A8896" w:rsidR="0085747A" w:rsidRPr="009C54AE" w:rsidRDefault="553DD4B3" w:rsidP="6D676E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D676E28">
        <w:rPr>
          <w:rFonts w:ascii="MS Gothic" w:eastAsia="MS Gothic" w:hAnsi="MS Gothic" w:cs="MS Gothic"/>
          <w:b w:val="0"/>
        </w:rPr>
        <w:t xml:space="preserve"> </w:t>
      </w:r>
      <w:r w:rsidR="00F55949" w:rsidRPr="6D676E28">
        <w:rPr>
          <w:rFonts w:ascii="MS Gothic" w:eastAsia="MS Gothic" w:hAnsi="MS Gothic" w:cs="MS Gothic"/>
          <w:b w:val="0"/>
        </w:rPr>
        <w:t>X</w:t>
      </w:r>
      <w:r w:rsidR="0085747A" w:rsidRPr="6D676E28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E27B0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9C54AE" w:rsidRPr="00106F6C" w:rsidRDefault="00E22FBC" w:rsidP="00106F6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6D676E28">
        <w:rPr>
          <w:rFonts w:ascii="Corbel" w:hAnsi="Corbel"/>
          <w:smallCaps w:val="0"/>
        </w:rPr>
        <w:t xml:space="preserve">1.3 </w:t>
      </w:r>
      <w:r>
        <w:tab/>
      </w:r>
      <w:r w:rsidRPr="6D676E28">
        <w:rPr>
          <w:rFonts w:ascii="Corbel" w:hAnsi="Corbel"/>
          <w:smallCaps w:val="0"/>
        </w:rPr>
        <w:t>For</w:t>
      </w:r>
      <w:r w:rsidR="00445970" w:rsidRPr="6D676E28">
        <w:rPr>
          <w:rFonts w:ascii="Corbel" w:hAnsi="Corbel"/>
          <w:smallCaps w:val="0"/>
        </w:rPr>
        <w:t xml:space="preserve">ma zaliczenia </w:t>
      </w:r>
      <w:r w:rsidR="00F55949" w:rsidRPr="6D676E28">
        <w:rPr>
          <w:rFonts w:ascii="Corbel" w:hAnsi="Corbel"/>
          <w:smallCaps w:val="0"/>
        </w:rPr>
        <w:t>przedmiotu (</w:t>
      </w:r>
      <w:r w:rsidRPr="6D676E28">
        <w:rPr>
          <w:rFonts w:ascii="Corbel" w:hAnsi="Corbel"/>
          <w:smallCaps w:val="0"/>
        </w:rPr>
        <w:t xml:space="preserve">z toku) </w:t>
      </w:r>
      <w:r w:rsidRPr="6D676E28">
        <w:rPr>
          <w:rFonts w:ascii="Corbel" w:hAnsi="Corbel"/>
          <w:b w:val="0"/>
          <w:smallCaps w:val="0"/>
        </w:rPr>
        <w:t>(</w:t>
      </w:r>
      <w:r w:rsidRPr="6D676E28">
        <w:rPr>
          <w:rFonts w:ascii="Corbel" w:hAnsi="Corbel"/>
          <w:b w:val="0"/>
          <w:smallCaps w:val="0"/>
          <w:u w:val="single"/>
        </w:rPr>
        <w:t>egzamin</w:t>
      </w:r>
      <w:r w:rsidRPr="6D676E28">
        <w:rPr>
          <w:rFonts w:ascii="Corbel" w:hAnsi="Corbel"/>
          <w:b w:val="0"/>
          <w:smallCaps w:val="0"/>
        </w:rPr>
        <w:t>, zaliczenie z oceną, zaliczenie bez oceny)</w:t>
      </w:r>
    </w:p>
    <w:p w14:paraId="3232C859" w14:textId="1B0ADAC5" w:rsidR="6D676E28" w:rsidRDefault="6D676E28" w:rsidP="6D676E28">
      <w:pPr>
        <w:pStyle w:val="Punktygwne"/>
        <w:spacing w:before="0" w:after="0"/>
        <w:rPr>
          <w:rFonts w:ascii="Corbel" w:hAnsi="Corbel"/>
          <w:b w:val="0"/>
        </w:rPr>
      </w:pPr>
    </w:p>
    <w:p w14:paraId="1104B30A" w14:textId="77777777" w:rsidR="00E960BB" w:rsidRDefault="001C10A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6D676E28">
        <w:rPr>
          <w:rFonts w:ascii="Corbel" w:hAnsi="Corbel"/>
          <w:b w:val="0"/>
        </w:rPr>
        <w:t>Egzamin</w:t>
      </w:r>
    </w:p>
    <w:p w14:paraId="3E94810B" w14:textId="3FDD3948" w:rsidR="6D676E28" w:rsidRDefault="6D676E28" w:rsidP="6D676E28">
      <w:pPr>
        <w:pStyle w:val="Punktygwne"/>
        <w:spacing w:before="0" w:after="0"/>
        <w:rPr>
          <w:rFonts w:ascii="Corbel" w:hAnsi="Corbel"/>
          <w:b w:val="0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D676E28">
        <w:rPr>
          <w:rFonts w:ascii="Corbel" w:hAnsi="Corbel"/>
        </w:rPr>
        <w:t xml:space="preserve">2.Wymagania wstępne </w:t>
      </w:r>
    </w:p>
    <w:p w14:paraId="5E6CA74D" w14:textId="5161C80E" w:rsidR="6D676E28" w:rsidRDefault="6D676E28" w:rsidP="6D676E28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9B7D36" w14:textId="77777777" w:rsidTr="00745302">
        <w:tc>
          <w:tcPr>
            <w:tcW w:w="9670" w:type="dxa"/>
          </w:tcPr>
          <w:p w14:paraId="2EAB01C2" w14:textId="77777777" w:rsidR="0085747A" w:rsidRPr="009C54AE" w:rsidRDefault="001C10A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cywilnego</w:t>
            </w:r>
          </w:p>
        </w:tc>
      </w:tr>
    </w:tbl>
    <w:p w14:paraId="60061E4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7930BD8" w14:textId="12953555" w:rsidR="0085747A" w:rsidRPr="00C05F44" w:rsidRDefault="007E5164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4313FC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656B9A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14:paraId="287F1CC9" w14:textId="77777777" w:rsidTr="00A35E76">
        <w:tc>
          <w:tcPr>
            <w:tcW w:w="845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67B7EA0" w14:textId="77777777" w:rsidR="0085747A" w:rsidRPr="00A35E76" w:rsidRDefault="00A35E76" w:rsidP="00A35E7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przedstawienie zagadnień z zakresu </w:t>
            </w:r>
            <w:r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Public relations </w:t>
            </w:r>
            <w:r>
              <w:rPr>
                <w:rFonts w:ascii="Corbel" w:hAnsi="Corbel"/>
                <w:b w:val="0"/>
                <w:sz w:val="24"/>
                <w:szCs w:val="24"/>
              </w:rPr>
              <w:t>w ramach standardów prawnych, które wyznaczają granice dla tego typu relacji, z uwzględnieniem: lobbingu, sponsoringu, konsultacji społecznych i prawa reklamy. Zagadnienia zostaną omówione ze szczególnym uwzględnieniem kontekstu prowadzenia działalności gospodarczej i oddziaływania wyżej wymienionych zachowań na decyzje konsumenckie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2DFED260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527C5E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5147D718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21009578" w14:textId="77777777" w:rsidR="0085747A" w:rsidRPr="00D63981" w:rsidRDefault="00EF0E99" w:rsidP="00F55949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>Student zna,</w:t>
            </w:r>
            <w:r w:rsidR="00D63981">
              <w:rPr>
                <w:rFonts w:ascii="TimesNewRomanPSMT" w:hAnsi="TimesNewRomanPSMT"/>
                <w:sz w:val="20"/>
                <w:szCs w:val="20"/>
              </w:rPr>
              <w:t xml:space="preserve"> wymienia i charakteryzuje wybrane modele i </w:t>
            </w:r>
            <w:proofErr w:type="spellStart"/>
            <w:r w:rsidR="00D63981"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 w:rsidR="00D63981">
              <w:rPr>
                <w:rFonts w:ascii="TimesNewRomanPSMT" w:hAnsi="TimesNewRomanPSMT"/>
                <w:sz w:val="20"/>
                <w:szCs w:val="20"/>
              </w:rPr>
              <w:t xml:space="preserve"> PR</w:t>
            </w:r>
            <w:r w:rsidR="00106F6C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Zna Kodeks Etyki Polskiego Stowarzyszenia Public Relations.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 xml:space="preserve"> Student porusza się w zagadnieniach prawnych dotyczących procesu informowania organów administracji publicznej i podmiotów prywatnych</w:t>
            </w:r>
          </w:p>
        </w:tc>
        <w:tc>
          <w:tcPr>
            <w:tcW w:w="1873" w:type="dxa"/>
          </w:tcPr>
          <w:p w14:paraId="1D97D22F" w14:textId="77777777" w:rsidR="0085747A" w:rsidRPr="009C54AE" w:rsidRDefault="00DA52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K_W04</w:t>
            </w:r>
            <w:r w:rsidR="00175082">
              <w:rPr>
                <w:sz w:val="20"/>
              </w:rPr>
              <w:t>, K_WO3, K_U01</w:t>
            </w:r>
          </w:p>
        </w:tc>
      </w:tr>
      <w:tr w:rsidR="00EF0E99" w:rsidRPr="009C54AE" w14:paraId="54B6528A" w14:textId="77777777" w:rsidTr="005E6E85">
        <w:tc>
          <w:tcPr>
            <w:tcW w:w="1701" w:type="dxa"/>
          </w:tcPr>
          <w:p w14:paraId="56A76B19" w14:textId="77777777" w:rsidR="00EF0E99" w:rsidRPr="009C54AE" w:rsidRDefault="00F559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EA0139D" w14:textId="77777777" w:rsidR="00EF0E99" w:rsidRDefault="00EF0E99" w:rsidP="00F55949">
            <w:pPr>
              <w:pStyle w:val="NormalnyWeb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Student ma wiedzę w zakresie komunikowania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wyjaśnia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znaczenia PR dla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rożnego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typu organizacji. Wymienia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wyjaśnia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znaczenie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Zna przepisy prawne dotyczące komunikacji marketingowej</w:t>
            </w:r>
          </w:p>
        </w:tc>
        <w:tc>
          <w:tcPr>
            <w:tcW w:w="1873" w:type="dxa"/>
          </w:tcPr>
          <w:p w14:paraId="30BFD6C3" w14:textId="77777777" w:rsidR="00EF0E99" w:rsidRPr="009C54AE" w:rsidRDefault="00DA52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K_W04</w:t>
            </w:r>
            <w:r w:rsidR="00175082">
              <w:rPr>
                <w:sz w:val="20"/>
              </w:rPr>
              <w:t>, K_U01, K_UO3</w:t>
            </w:r>
          </w:p>
        </w:tc>
      </w:tr>
      <w:tr w:rsidR="0085747A" w:rsidRPr="009C54AE" w14:paraId="5C8CBE2E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5594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88C95A" w14:textId="77777777" w:rsidR="0085747A" w:rsidRPr="00D63981" w:rsidRDefault="00D63981" w:rsidP="00F55949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zastosowac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poznane modele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 do </w:t>
            </w:r>
            <w:r w:rsidR="00DA526F">
              <w:rPr>
                <w:rFonts w:ascii="TimesNewRomanPSMT" w:hAnsi="TimesNewRomanPSMT"/>
                <w:sz w:val="20"/>
                <w:szCs w:val="20"/>
              </w:rPr>
              <w:t>prowadzenia działalności gospodarczej zgodnie z dobrymi praktykami PR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. 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ocenic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skutecznośc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działan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́ PR podejmowanych przez organizacje.</w:t>
            </w:r>
          </w:p>
        </w:tc>
        <w:tc>
          <w:tcPr>
            <w:tcW w:w="1873" w:type="dxa"/>
          </w:tcPr>
          <w:p w14:paraId="71C10880" w14:textId="77777777" w:rsidR="0085747A" w:rsidRPr="009C54AE" w:rsidRDefault="00DA52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K_W03, K_W09</w:t>
            </w:r>
            <w:r w:rsidR="005B4C8B">
              <w:rPr>
                <w:sz w:val="20"/>
              </w:rPr>
              <w:t>, K_UO6, K_K03</w:t>
            </w:r>
          </w:p>
        </w:tc>
      </w:tr>
      <w:tr w:rsidR="0085747A" w:rsidRPr="009C54AE" w14:paraId="6A35F38D" w14:textId="77777777" w:rsidTr="005E6E85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5949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D536BC9" w14:textId="77777777" w:rsidR="0085747A" w:rsidRPr="00D63981" w:rsidRDefault="00D63981" w:rsidP="00F55949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doskonalic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 w pr</w:t>
            </w:r>
            <w:r w:rsidR="004665CA">
              <w:rPr>
                <w:rFonts w:ascii="TimesNewRomanPSMT" w:hAnsi="TimesNewRomanPSMT"/>
                <w:sz w:val="20"/>
                <w:szCs w:val="20"/>
              </w:rPr>
              <w:t>owadzeniu działalności gospodarcze</w:t>
            </w:r>
            <w:r w:rsidR="00DA526F">
              <w:rPr>
                <w:rFonts w:ascii="TimesNewRomanPSMT" w:hAnsi="TimesNewRomanPSMT"/>
                <w:sz w:val="20"/>
                <w:szCs w:val="20"/>
              </w:rPr>
              <w:t>j</w:t>
            </w:r>
            <w:r w:rsidR="004665CA">
              <w:rPr>
                <w:rFonts w:ascii="TimesNewRomanPSMT" w:hAnsi="TimesNewRomanPSMT"/>
                <w:sz w:val="20"/>
                <w:szCs w:val="20"/>
              </w:rPr>
              <w:t>. Potrafi ocenić zachowania przedsiębiorców jako mających oddziaływanie na wybory konsumenckie</w:t>
            </w:r>
          </w:p>
        </w:tc>
        <w:tc>
          <w:tcPr>
            <w:tcW w:w="1873" w:type="dxa"/>
          </w:tcPr>
          <w:p w14:paraId="29454B4C" w14:textId="77777777" w:rsidR="0085747A" w:rsidRPr="009C54AE" w:rsidRDefault="00DA52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K_W09</w:t>
            </w:r>
            <w:r w:rsidR="005B4C8B">
              <w:rPr>
                <w:sz w:val="20"/>
              </w:rPr>
              <w:t>, K_UO6</w:t>
            </w:r>
          </w:p>
        </w:tc>
      </w:tr>
      <w:tr w:rsidR="00D63981" w:rsidRPr="009C54AE" w14:paraId="5AA31A0E" w14:textId="77777777" w:rsidTr="005E6E85">
        <w:tc>
          <w:tcPr>
            <w:tcW w:w="1701" w:type="dxa"/>
          </w:tcPr>
          <w:p w14:paraId="74357262" w14:textId="77777777" w:rsidR="00D63981" w:rsidRPr="009C54AE" w:rsidRDefault="00F5594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920CE14" w14:textId="77777777" w:rsidR="00D63981" w:rsidRPr="00D63981" w:rsidRDefault="00D63981" w:rsidP="00F55949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Student wykazuje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gotowośc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do inicjowania, komunikowania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 z otoczeniem, argumentowania i obrony własnych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pomysłów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projektów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 xml:space="preserve">dotyczących procesu komunikowania i wymiany </w:t>
            </w:r>
            <w:proofErr w:type="spellStart"/>
            <w:r w:rsidR="00175082">
              <w:rPr>
                <w:rFonts w:ascii="TimesNewRomanPSMT" w:hAnsi="TimesNewRomanPSMT"/>
                <w:sz w:val="20"/>
                <w:szCs w:val="20"/>
              </w:rPr>
              <w:t>informacij</w:t>
            </w:r>
            <w:proofErr w:type="spellEnd"/>
          </w:p>
        </w:tc>
        <w:tc>
          <w:tcPr>
            <w:tcW w:w="1873" w:type="dxa"/>
          </w:tcPr>
          <w:p w14:paraId="33C29934" w14:textId="77777777" w:rsidR="00D63981" w:rsidRPr="009C54AE" w:rsidRDefault="00AB6CE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K_W09, K_U01, K_U03, K_U06, K_K03, K_K04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101652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8C6229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968B3" w14:paraId="2AFDED8C" w14:textId="77777777" w:rsidTr="008C6229">
        <w:tc>
          <w:tcPr>
            <w:tcW w:w="9520" w:type="dxa"/>
          </w:tcPr>
          <w:p w14:paraId="6FE49BDB" w14:textId="77777777" w:rsidR="008968B3" w:rsidRPr="005B4C8B" w:rsidRDefault="008968B3" w:rsidP="00AB6CE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 w:hanging="417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Poszukiwanie uniwersalnego pojęcia informacji:</w:t>
            </w:r>
          </w:p>
          <w:p w14:paraId="0D0614EB" w14:textId="77777777" w:rsidR="008968B3" w:rsidRPr="005B4C8B" w:rsidRDefault="008968B3" w:rsidP="008968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Pojęcie informacji w ujęciu pragmatycznym</w:t>
            </w:r>
          </w:p>
          <w:p w14:paraId="458DC5AE" w14:textId="77777777" w:rsidR="008968B3" w:rsidRPr="005B4C8B" w:rsidRDefault="008968B3" w:rsidP="008968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Prawne pojęcia związane z informacją</w:t>
            </w:r>
          </w:p>
          <w:p w14:paraId="07ED0086" w14:textId="77777777" w:rsidR="008968B3" w:rsidRPr="005B4C8B" w:rsidRDefault="008968B3" w:rsidP="008968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Wpływ dyscyplin prawa na treść informacji prawnej i prawniczej w systemach informacyjno-wyszukiwawczych</w:t>
            </w:r>
          </w:p>
          <w:p w14:paraId="17FAF519" w14:textId="77777777" w:rsidR="0085747A" w:rsidRPr="005B4C8B" w:rsidRDefault="008968B3" w:rsidP="008968B3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Ustalanie pojęcia informacji poprzez jej cechy 3h</w:t>
            </w:r>
          </w:p>
        </w:tc>
      </w:tr>
      <w:tr w:rsidR="00EF0E99" w:rsidRPr="00EF0E99" w14:paraId="6DDFD8B8" w14:textId="77777777" w:rsidTr="008C6229">
        <w:tc>
          <w:tcPr>
            <w:tcW w:w="9520" w:type="dxa"/>
          </w:tcPr>
          <w:p w14:paraId="3A58E9A5" w14:textId="77777777" w:rsidR="008968B3" w:rsidRPr="005B4C8B" w:rsidRDefault="008968B3" w:rsidP="00AB6CE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Wybrane zasady w procesie informowania</w:t>
            </w:r>
          </w:p>
          <w:p w14:paraId="27C6EFF0" w14:textId="77777777" w:rsidR="008968B3" w:rsidRPr="005B4C8B" w:rsidRDefault="008968B3" w:rsidP="008968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Zasady prawne jako element stabilizacji procesów informacyjnych</w:t>
            </w:r>
          </w:p>
          <w:p w14:paraId="7530E52D" w14:textId="77777777" w:rsidR="008968B3" w:rsidRPr="005B4C8B" w:rsidRDefault="008968B3" w:rsidP="008968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kompleksowości informacyjnej</w:t>
            </w:r>
          </w:p>
          <w:p w14:paraId="6896F385" w14:textId="77777777" w:rsidR="008968B3" w:rsidRPr="005B4C8B" w:rsidRDefault="008968B3" w:rsidP="008968B3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profesjonalnego informowania</w:t>
            </w:r>
          </w:p>
          <w:p w14:paraId="48B388B2" w14:textId="77777777" w:rsidR="00EF0E99" w:rsidRPr="005B4C8B" w:rsidRDefault="008968B3" w:rsidP="00AB6CE2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ustalania stopnia przygotowania odbiorcy i jego zdolności odbiorczych w zakresie przekazywanej informacji 3h</w:t>
            </w:r>
          </w:p>
        </w:tc>
      </w:tr>
      <w:tr w:rsidR="00EF0E99" w:rsidRPr="00EF0E99" w14:paraId="172C91AB" w14:textId="77777777" w:rsidTr="008C6229">
        <w:tc>
          <w:tcPr>
            <w:tcW w:w="9520" w:type="dxa"/>
          </w:tcPr>
          <w:p w14:paraId="5F406847" w14:textId="77777777" w:rsidR="00EF0E99" w:rsidRPr="005B4C8B" w:rsidRDefault="00AB6CE2" w:rsidP="00AB6CE2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Omówienie wybranych funkcji informowania</w:t>
            </w:r>
          </w:p>
          <w:p w14:paraId="4CFCA8B1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lastRenderedPageBreak/>
              <w:t>Pojęcie funkcji i ich ogólna charakterystyka w zakresie, jaki wynika z obowiązków informacyjnych w prawie gospodarczym</w:t>
            </w:r>
          </w:p>
          <w:p w14:paraId="3B149016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Ważniejsze obszary realizowania zasady uspołeczniania poprzez informowanie</w:t>
            </w:r>
          </w:p>
          <w:p w14:paraId="531122CB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Funkcje aksjologiczne w procesach informacyjnych</w:t>
            </w:r>
          </w:p>
          <w:p w14:paraId="77EDA0E7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Metody ustalania wartości w procesach informacyjnych i ich analiza</w:t>
            </w:r>
          </w:p>
          <w:p w14:paraId="1A72AA03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tworzenia polityk, prognozowania i planowania</w:t>
            </w:r>
          </w:p>
          <w:p w14:paraId="584E4790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Kreowanie samoświadomości</w:t>
            </w:r>
          </w:p>
          <w:p w14:paraId="2A1096FC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Kreowanie statusu prawnego</w:t>
            </w:r>
          </w:p>
          <w:p w14:paraId="3D5F88CA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manipulacyjna</w:t>
            </w:r>
          </w:p>
          <w:p w14:paraId="4481E417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kontrolna</w:t>
            </w:r>
          </w:p>
          <w:p w14:paraId="2A324E02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ratingowa</w:t>
            </w:r>
          </w:p>
          <w:p w14:paraId="343899CD" w14:textId="77777777" w:rsidR="00AB6CE2" w:rsidRPr="005B4C8B" w:rsidRDefault="00AB6CE2" w:rsidP="00AB6CE2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komunikacji i dialogu 4h</w:t>
            </w:r>
          </w:p>
        </w:tc>
      </w:tr>
      <w:tr w:rsidR="0085747A" w:rsidRPr="009C54AE" w14:paraId="22E598A9" w14:textId="77777777" w:rsidTr="008C6229">
        <w:tc>
          <w:tcPr>
            <w:tcW w:w="9520" w:type="dxa"/>
          </w:tcPr>
          <w:p w14:paraId="44485BEF" w14:textId="77777777" w:rsidR="0085747A" w:rsidRPr="005B4C8B" w:rsidRDefault="00D63981" w:rsidP="005B4C8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Media relations i regulacje prawne dotyczące reklamy</w:t>
            </w:r>
            <w:r w:rsidR="00F55949" w:rsidRPr="005B4C8B">
              <w:rPr>
                <w:rFonts w:ascii="Corbel" w:hAnsi="Corbel"/>
              </w:rPr>
              <w:t xml:space="preserve"> </w:t>
            </w:r>
            <w:r w:rsidR="00F55949" w:rsidRPr="005B4C8B">
              <w:rPr>
                <w:rFonts w:ascii="Corbel" w:hAnsi="Corbel"/>
                <w:b/>
                <w:bCs/>
              </w:rPr>
              <w:t xml:space="preserve"> </w:t>
            </w:r>
            <w:r w:rsidR="00AB6CE2" w:rsidRPr="005B4C8B">
              <w:rPr>
                <w:rFonts w:ascii="Corbel" w:hAnsi="Corbel"/>
                <w:b/>
                <w:bCs/>
              </w:rPr>
              <w:t xml:space="preserve">2 </w:t>
            </w:r>
            <w:r w:rsidR="00F55949" w:rsidRPr="005B4C8B">
              <w:rPr>
                <w:rFonts w:ascii="Corbel" w:hAnsi="Corbel"/>
                <w:b/>
                <w:bCs/>
              </w:rPr>
              <w:t>h</w:t>
            </w:r>
          </w:p>
        </w:tc>
      </w:tr>
      <w:tr w:rsidR="00D63981" w:rsidRPr="009C54AE" w14:paraId="7AFA88CB" w14:textId="77777777" w:rsidTr="008C6229">
        <w:tc>
          <w:tcPr>
            <w:tcW w:w="9520" w:type="dxa"/>
          </w:tcPr>
          <w:p w14:paraId="6158938A" w14:textId="77777777" w:rsidR="00D63981" w:rsidRPr="005B4C8B" w:rsidRDefault="00EF0E99" w:rsidP="005B4C8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Przypadki naruszeń przepisów prawnych w komunikacji</w:t>
            </w:r>
            <w:r w:rsidR="00F55949" w:rsidRPr="005B4C8B">
              <w:rPr>
                <w:rFonts w:ascii="Corbel" w:hAnsi="Corbel"/>
              </w:rPr>
              <w:t xml:space="preserve"> </w:t>
            </w:r>
            <w:r w:rsidR="00AB6CE2" w:rsidRPr="005B4C8B">
              <w:rPr>
                <w:rFonts w:ascii="Corbel" w:hAnsi="Corbel"/>
                <w:b/>
                <w:bCs/>
              </w:rPr>
              <w:t>2</w:t>
            </w:r>
            <w:r w:rsidR="00F55949" w:rsidRPr="005B4C8B">
              <w:rPr>
                <w:rFonts w:ascii="Corbel" w:hAnsi="Corbel"/>
                <w:b/>
                <w:bCs/>
              </w:rPr>
              <w:t xml:space="preserve"> h</w:t>
            </w:r>
          </w:p>
        </w:tc>
      </w:tr>
      <w:tr w:rsidR="00D63981" w:rsidRPr="009C54AE" w14:paraId="05A0FBB3" w14:textId="77777777" w:rsidTr="008C6229">
        <w:tc>
          <w:tcPr>
            <w:tcW w:w="9520" w:type="dxa"/>
          </w:tcPr>
          <w:p w14:paraId="7F023FC5" w14:textId="77777777" w:rsidR="00D63981" w:rsidRPr="005B4C8B" w:rsidRDefault="00EF0E99" w:rsidP="005B4C8B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Dobre praktyki P</w:t>
            </w:r>
            <w:r w:rsidR="00106F6C" w:rsidRPr="005B4C8B">
              <w:rPr>
                <w:rFonts w:ascii="Corbel" w:hAnsi="Corbel"/>
              </w:rPr>
              <w:t xml:space="preserve">ublic </w:t>
            </w:r>
            <w:r w:rsidRPr="005B4C8B">
              <w:rPr>
                <w:rFonts w:ascii="Corbel" w:hAnsi="Corbel"/>
              </w:rPr>
              <w:t>R</w:t>
            </w:r>
            <w:r w:rsidR="00106F6C" w:rsidRPr="005B4C8B">
              <w:rPr>
                <w:rFonts w:ascii="Corbel" w:hAnsi="Corbel"/>
              </w:rPr>
              <w:t>elations</w:t>
            </w:r>
            <w:r w:rsidR="00F55949" w:rsidRPr="005B4C8B">
              <w:rPr>
                <w:rFonts w:ascii="Corbel" w:hAnsi="Corbel"/>
              </w:rPr>
              <w:t xml:space="preserve"> </w:t>
            </w:r>
            <w:r w:rsidR="00AB6CE2" w:rsidRPr="005B4C8B">
              <w:rPr>
                <w:rFonts w:ascii="Corbel" w:hAnsi="Corbel"/>
              </w:rPr>
              <w:t>1</w:t>
            </w:r>
            <w:r w:rsidR="00F55949" w:rsidRPr="005B4C8B">
              <w:rPr>
                <w:rFonts w:ascii="Corbel" w:hAnsi="Corbel"/>
                <w:b/>
                <w:bCs/>
              </w:rPr>
              <w:t xml:space="preserve"> h</w:t>
            </w:r>
          </w:p>
        </w:tc>
      </w:tr>
    </w:tbl>
    <w:p w14:paraId="4B9905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D676E28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D676E28">
        <w:rPr>
          <w:rFonts w:ascii="Corbel" w:hAnsi="Corbel"/>
          <w:sz w:val="24"/>
          <w:szCs w:val="24"/>
        </w:rPr>
        <w:t xml:space="preserve">, </w:t>
      </w:r>
      <w:r w:rsidRPr="6D676E28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8968B3">
        <w:tc>
          <w:tcPr>
            <w:tcW w:w="9520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968B3" w:rsidRPr="009C54AE" w14:paraId="5AE50ABD" w14:textId="77777777" w:rsidTr="008968B3">
        <w:trPr>
          <w:trHeight w:val="889"/>
        </w:trPr>
        <w:tc>
          <w:tcPr>
            <w:tcW w:w="9520" w:type="dxa"/>
          </w:tcPr>
          <w:p w14:paraId="33379144" w14:textId="77777777" w:rsidR="008968B3" w:rsidRPr="00AB6CE2" w:rsidRDefault="008968B3" w:rsidP="008968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EF0E99">
              <w:rPr>
                <w:rFonts w:ascii="Corbel" w:hAnsi="Corbel"/>
                <w:sz w:val="24"/>
                <w:szCs w:val="24"/>
                <w:lang w:val="en-US"/>
              </w:rPr>
              <w:t xml:space="preserve">PR, lobbing, sponsoring, </w:t>
            </w:r>
            <w:proofErr w:type="spellStart"/>
            <w:r w:rsidRPr="00EF0E99">
              <w:rPr>
                <w:rFonts w:ascii="Corbel" w:hAnsi="Corbel"/>
                <w:sz w:val="24"/>
                <w:szCs w:val="24"/>
                <w:lang w:val="en-US"/>
              </w:rPr>
              <w:t>konsultacje</w:t>
            </w:r>
            <w:proofErr w:type="spellEnd"/>
            <w:r w:rsidRPr="00EF0E99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0E99">
              <w:rPr>
                <w:rFonts w:ascii="Corbel" w:hAnsi="Corbel"/>
                <w:sz w:val="24"/>
                <w:szCs w:val="24"/>
                <w:lang w:val="en-US"/>
              </w:rPr>
              <w:t>społeczne</w:t>
            </w:r>
            <w:proofErr w:type="spellEnd"/>
            <w:r w:rsidRPr="00EF0E99">
              <w:rPr>
                <w:rFonts w:ascii="Corbel" w:hAnsi="Corbel"/>
                <w:sz w:val="24"/>
                <w:szCs w:val="24"/>
                <w:lang w:val="en-US"/>
              </w:rPr>
              <w:t>, crisis mana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gement </w:t>
            </w:r>
            <w:r>
              <w:rPr>
                <w:rFonts w:ascii="Corbel" w:hAnsi="Corbel"/>
                <w:b/>
                <w:bCs/>
                <w:sz w:val="24"/>
                <w:szCs w:val="24"/>
                <w:lang w:val="en-US"/>
              </w:rPr>
              <w:t>3 h</w:t>
            </w:r>
          </w:p>
          <w:p w14:paraId="1C39823F" w14:textId="77777777" w:rsidR="00AB6CE2" w:rsidRPr="00AB6CE2" w:rsidRDefault="00AB6CE2" w:rsidP="008968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0E99">
              <w:rPr>
                <w:rFonts w:ascii="Corbel" w:hAnsi="Corbel"/>
                <w:sz w:val="24"/>
                <w:szCs w:val="24"/>
              </w:rPr>
              <w:t>PR a prawo- omówienie po</w:t>
            </w:r>
            <w:r>
              <w:rPr>
                <w:rFonts w:ascii="Corbel" w:hAnsi="Corbel"/>
                <w:sz w:val="24"/>
                <w:szCs w:val="24"/>
              </w:rPr>
              <w:t xml:space="preserve">dstawowych definicji: informacje, wizerunek, poufność, wolność, prawo do prywatności, godność ludzka </w:t>
            </w:r>
            <w:r w:rsidRPr="00AB6CE2">
              <w:rPr>
                <w:rFonts w:ascii="Corbel" w:hAnsi="Corbel"/>
                <w:b/>
                <w:bCs/>
                <w:sz w:val="24"/>
                <w:szCs w:val="24"/>
              </w:rPr>
              <w:t>3h</w:t>
            </w:r>
          </w:p>
          <w:p w14:paraId="242373D5" w14:textId="77777777" w:rsidR="00AB6CE2" w:rsidRDefault="00AB6CE2" w:rsidP="008968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Kodeksy etyczne jako źródło prawa PR- budowanie standardów prawa miękkiego do ujęcia w ramy prawne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public relations. </w:t>
            </w:r>
            <w:r>
              <w:rPr>
                <w:rFonts w:ascii="Corbel" w:hAnsi="Corbel"/>
                <w:sz w:val="24"/>
                <w:szCs w:val="24"/>
              </w:rPr>
              <w:t>Standardy etyczne a dyskredytacja 4</w:t>
            </w:r>
            <w:r w:rsidRPr="00F55949">
              <w:rPr>
                <w:rFonts w:ascii="Corbel" w:hAnsi="Corbel"/>
                <w:b/>
                <w:bCs/>
                <w:sz w:val="24"/>
                <w:szCs w:val="24"/>
              </w:rPr>
              <w:t xml:space="preserve"> h</w:t>
            </w:r>
          </w:p>
          <w:p w14:paraId="5915BA46" w14:textId="77777777" w:rsidR="008968B3" w:rsidRDefault="008968B3" w:rsidP="008968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branży PR- funkcjonowanie Rady Etyki Public Relations i jej wpływu na egzekwowanie norm etycznych</w:t>
            </w:r>
            <w:r w:rsidR="00AB6CE2">
              <w:rPr>
                <w:rFonts w:ascii="Corbel" w:hAnsi="Corbel"/>
                <w:sz w:val="24"/>
                <w:szCs w:val="24"/>
              </w:rPr>
              <w:t xml:space="preserve"> </w:t>
            </w:r>
            <w:r w:rsidR="00AB6CE2" w:rsidRPr="00AB6CE2">
              <w:rPr>
                <w:rFonts w:ascii="Corbel" w:hAnsi="Corbel"/>
                <w:b/>
                <w:bCs/>
                <w:sz w:val="24"/>
                <w:szCs w:val="24"/>
              </w:rPr>
              <w:t>2h</w:t>
            </w:r>
          </w:p>
          <w:p w14:paraId="0CDAAC0A" w14:textId="77777777" w:rsidR="00AB6CE2" w:rsidRDefault="00AB6CE2" w:rsidP="008968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Przypadki naruszeń przepisów prawnych w komunikacji </w:t>
            </w:r>
            <w:r w:rsidRPr="00AB6CE2">
              <w:rPr>
                <w:rFonts w:ascii="Corbel" w:hAnsi="Corbel"/>
                <w:b/>
                <w:bCs/>
                <w:sz w:val="24"/>
                <w:szCs w:val="24"/>
              </w:rPr>
              <w:t>2h</w:t>
            </w:r>
          </w:p>
          <w:p w14:paraId="5BB0F720" w14:textId="77777777" w:rsidR="008968B3" w:rsidRPr="009C54AE" w:rsidRDefault="008968B3" w:rsidP="008968B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Właściwe praktyk</w:t>
            </w:r>
            <w:r w:rsidR="00AB6CE2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Public Relations</w:t>
            </w:r>
            <w:r w:rsidR="00AB6CE2">
              <w:rPr>
                <w:rFonts w:ascii="Corbel" w:hAnsi="Corbel"/>
                <w:sz w:val="24"/>
                <w:szCs w:val="24"/>
              </w:rPr>
              <w:t xml:space="preserve"> </w:t>
            </w:r>
            <w:r w:rsidR="00AB6CE2" w:rsidRPr="00AB6CE2">
              <w:rPr>
                <w:rFonts w:ascii="Corbel" w:hAnsi="Corbel"/>
                <w:b/>
                <w:bCs/>
                <w:sz w:val="24"/>
                <w:szCs w:val="24"/>
              </w:rPr>
              <w:t>1 h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12FFB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7FB0AC11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0EA6E1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06F6C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E960BB" w:rsidRPr="00106F6C" w:rsidRDefault="00153C41" w:rsidP="00106F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5"/>
        <w:gridCol w:w="2116"/>
      </w:tblGrid>
      <w:tr w:rsidR="0085747A" w:rsidRPr="009C54AE" w14:paraId="3CD72C34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2FA128E" w14:textId="77777777" w:rsidTr="00C05F44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5109F763" w14:textId="77777777" w:rsidR="0085747A" w:rsidRPr="005B4C8B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egzamin/kolokwium</w:t>
            </w:r>
          </w:p>
        </w:tc>
        <w:tc>
          <w:tcPr>
            <w:tcW w:w="2126" w:type="dxa"/>
          </w:tcPr>
          <w:p w14:paraId="5B29137C" w14:textId="77777777" w:rsidR="0085747A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0B60BDBA" w14:textId="77777777" w:rsidTr="00C05F44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CCBBB7D" w14:textId="77777777" w:rsidR="0085747A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egzamin/kolokwium</w:t>
            </w:r>
          </w:p>
        </w:tc>
        <w:tc>
          <w:tcPr>
            <w:tcW w:w="2126" w:type="dxa"/>
          </w:tcPr>
          <w:p w14:paraId="193439EC" w14:textId="77777777" w:rsidR="0085747A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B4C8B" w:rsidRPr="009C54AE" w14:paraId="008E30F3" w14:textId="77777777" w:rsidTr="00C05F44">
        <w:tc>
          <w:tcPr>
            <w:tcW w:w="1985" w:type="dxa"/>
          </w:tcPr>
          <w:p w14:paraId="3D1CB954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7FC63175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egzamin/kolokwium</w:t>
            </w:r>
          </w:p>
        </w:tc>
        <w:tc>
          <w:tcPr>
            <w:tcW w:w="2126" w:type="dxa"/>
          </w:tcPr>
          <w:p w14:paraId="75C8E6BD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B4C8B" w:rsidRPr="009C54AE" w14:paraId="3FCBA5BF" w14:textId="77777777" w:rsidTr="00C05F44">
        <w:tc>
          <w:tcPr>
            <w:tcW w:w="1985" w:type="dxa"/>
          </w:tcPr>
          <w:p w14:paraId="3A04FA72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7E1ACAA6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69C5F5A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5B4C8B" w:rsidRPr="009C54AE" w14:paraId="2D654206" w14:textId="77777777" w:rsidTr="00C05F44">
        <w:tc>
          <w:tcPr>
            <w:tcW w:w="1985" w:type="dxa"/>
          </w:tcPr>
          <w:p w14:paraId="530F3D08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4510FEB3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1ED911A" w14:textId="77777777" w:rsidR="005B4C8B" w:rsidRPr="009C54AE" w:rsidRDefault="005B4C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562CB0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BD3A89" w14:textId="77777777" w:rsidTr="00923D7D">
        <w:tc>
          <w:tcPr>
            <w:tcW w:w="9670" w:type="dxa"/>
          </w:tcPr>
          <w:p w14:paraId="62EBF3C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A2629F" w14:textId="77777777" w:rsidR="00106F6C" w:rsidRPr="000043E0" w:rsidRDefault="00106F6C" w:rsidP="00106F6C">
            <w:pPr>
              <w:spacing w:after="0" w:line="240" w:lineRule="auto"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Wynik pozytywny z egzaminu osiąga osoba, która udzieli odpowiedzi poprawnej, na co najmniej połowę pytań podczas egzaminu pisemnego. Konkretne kryteria oceny zostaną uzależnione od liczby pytań występujących na egzaminie.</w:t>
            </w:r>
          </w:p>
          <w:p w14:paraId="15317437" w14:textId="77777777" w:rsidR="00923D7D" w:rsidRPr="009C54AE" w:rsidRDefault="00106F6C" w:rsidP="00106F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43E0">
              <w:rPr>
                <w:rFonts w:ascii="Calibri" w:eastAsia="Cambria" w:hAnsi="Calibri"/>
                <w:b w:val="0"/>
                <w:smallCaps w:val="0"/>
                <w:sz w:val="22"/>
              </w:rPr>
              <w:t>Ogólne kryteria oceny: aktualny stan prawny, prawidłowa terminologia, kompletność odpowiedzi</w:t>
            </w:r>
          </w:p>
          <w:p w14:paraId="6D98A1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6D676E28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7FDA" w14:textId="77777777" w:rsidTr="6D676E28">
        <w:tc>
          <w:tcPr>
            <w:tcW w:w="4962" w:type="dxa"/>
          </w:tcPr>
          <w:p w14:paraId="1943409D" w14:textId="10F12680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D676E28">
              <w:rPr>
                <w:rFonts w:ascii="Corbel" w:hAnsi="Corbel"/>
                <w:sz w:val="24"/>
                <w:szCs w:val="24"/>
              </w:rPr>
              <w:t>G</w:t>
            </w:r>
            <w:r w:rsidR="0085747A" w:rsidRPr="6D676E28">
              <w:rPr>
                <w:rFonts w:ascii="Corbel" w:hAnsi="Corbel"/>
                <w:sz w:val="24"/>
                <w:szCs w:val="24"/>
              </w:rPr>
              <w:t>odziny</w:t>
            </w:r>
            <w:r w:rsidR="635E77F2" w:rsidRPr="6D676E28">
              <w:rPr>
                <w:rFonts w:ascii="Corbel" w:hAnsi="Corbel"/>
                <w:sz w:val="24"/>
                <w:szCs w:val="24"/>
              </w:rPr>
              <w:t xml:space="preserve"> </w:t>
            </w:r>
            <w:r w:rsidR="21B12A5B" w:rsidRPr="6D676E28">
              <w:rPr>
                <w:rFonts w:ascii="Corbel" w:hAnsi="Corbel"/>
                <w:sz w:val="24"/>
                <w:szCs w:val="24"/>
              </w:rPr>
              <w:t>z </w:t>
            </w:r>
            <w:r w:rsidR="54C5BE1D" w:rsidRPr="6D676E2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D676E2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85747A" w:rsidRPr="009C54AE" w:rsidRDefault="008C6229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0080A6" w14:textId="77777777" w:rsidTr="6D676E28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8C6229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78A8AF9" w14:textId="77777777" w:rsidTr="6D676E28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7F82D0C" w14:textId="77777777" w:rsidR="00C61DC5" w:rsidRPr="009C54AE" w:rsidRDefault="008C6229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C54AE" w14:paraId="3465692F" w14:textId="77777777" w:rsidTr="6D676E28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B1457B1" w14:textId="77777777" w:rsidR="0085747A" w:rsidRPr="009C54AE" w:rsidRDefault="008C6229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6B7A9073" w14:textId="77777777" w:rsidTr="6D676E28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85747A" w:rsidRPr="009C54AE" w:rsidRDefault="008C6229" w:rsidP="008C62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D676E28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FE9F23F" w14:textId="2FFF12DE" w:rsidR="0085747A" w:rsidRPr="009C54AE" w:rsidRDefault="374F5643" w:rsidP="6D676E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D676E2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D676E28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F72F646" w14:textId="5F7C7D91" w:rsidR="0085747A" w:rsidRPr="009C54AE" w:rsidRDefault="44EA1E64" w:rsidP="6D676E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D676E2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8CE6F9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4FBCEE1" w14:textId="72F89393" w:rsidR="6D676E28" w:rsidRDefault="6D676E28">
      <w:r>
        <w:br w:type="page"/>
      </w: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3A7A98A" w14:textId="77777777" w:rsidTr="0071620A">
        <w:trPr>
          <w:trHeight w:val="397"/>
        </w:trPr>
        <w:tc>
          <w:tcPr>
            <w:tcW w:w="7513" w:type="dxa"/>
          </w:tcPr>
          <w:p w14:paraId="0D317C7E" w14:textId="77777777" w:rsidR="008C6229" w:rsidRDefault="0085747A" w:rsidP="004665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C62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747419C2" w14:textId="77777777" w:rsidR="0085747A" w:rsidRP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Hope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Etyka w zawodzie specjalistów public relations,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14:paraId="0D61F024" w14:textId="77777777" w:rsid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Obowiązki informacyjne w gospodarce jako element zwiększania konkurencji,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Rzeszów 2020</w:t>
            </w:r>
          </w:p>
          <w:p w14:paraId="05F3D33A" w14:textId="77777777" w:rsid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instytucje standaryzacji informowania w ustawie o dostępie cyfrowym,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A. Borkowski, W. Małecki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Państwo a przedsiębiorca- aktualne wyzwania,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</w:t>
            </w:r>
          </w:p>
          <w:p w14:paraId="60BE17B9" w14:textId="77777777" w:rsid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obowiązki informacyjne w zakresie tworzenia ładu korporacyjnego na przykładzie nowelizacji ustawy o KRS,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Bilewska (red.)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Efektywność zarządzania i nadzoru w spółce handlowej. W poszukiwaniu optymalnego ustroju spółki,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</w:t>
            </w:r>
          </w:p>
          <w:p w14:paraId="1C57F3E8" w14:textId="77777777" w:rsidR="008C6229" w:rsidRPr="008C6229" w:rsidRDefault="008C6229" w:rsidP="004665CA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obowiązki informacyjne w prawie publicznym,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Królikowska-Olczak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Sektory infrastrukturalne- problematyka prawna,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</w:t>
            </w:r>
          </w:p>
        </w:tc>
      </w:tr>
      <w:tr w:rsidR="0085747A" w:rsidRPr="009C54AE" w14:paraId="3459A662" w14:textId="77777777" w:rsidTr="0071620A">
        <w:trPr>
          <w:trHeight w:val="397"/>
        </w:trPr>
        <w:tc>
          <w:tcPr>
            <w:tcW w:w="7513" w:type="dxa"/>
          </w:tcPr>
          <w:p w14:paraId="1616B1D9" w14:textId="77777777" w:rsidR="003C6012" w:rsidRDefault="0085747A" w:rsidP="003C6012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Literatura uzupełniająca: </w:t>
            </w:r>
          </w:p>
          <w:p w14:paraId="6E37D924" w14:textId="77777777" w:rsidR="003C6012" w:rsidRPr="003C6012" w:rsidRDefault="003C6012" w:rsidP="003C601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J. Olszewski</w:t>
            </w:r>
            <w:r w:rsidR="001C10A4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„Konstytucyjny obowiązek wykonywania dialogu w praktyce” [w:] R. Grabowski (red.)</w:t>
            </w:r>
            <w:r w:rsidR="00D87A2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w:</w:t>
            </w:r>
            <w:r w:rsidR="001C10A4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„XXV lat Konstytucji Rzeczypospolitej Polskiej. Księga jubileuszowa dedykowana Profesor Halinie Ziębie-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Załuckiej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z okazji 70. Rocznicy urodzin”, Toruń 2022, s. 431-446</w:t>
            </w:r>
          </w:p>
          <w:p w14:paraId="72B0B56A" w14:textId="77777777" w:rsidR="003C6012" w:rsidRPr="003C6012" w:rsidRDefault="003C6012" w:rsidP="003C601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J. Olszewski, „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Compliance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jako prewencyjna forma informowania” [w:] Acta 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Universitatis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Wratislaviensis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Kocowskiego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”, nr 4101, s. 667-677;</w:t>
            </w:r>
          </w:p>
          <w:p w14:paraId="3E875562" w14:textId="77777777" w:rsidR="003C6012" w:rsidRPr="003C6012" w:rsidRDefault="003C6012" w:rsidP="003C601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J. Olszewski, „Obowiązki informacyjne w gospodarce jako element zwiększania konkurencji”, Rzeszów 2020;</w:t>
            </w:r>
          </w:p>
          <w:p w14:paraId="27D8DE07" w14:textId="77777777" w:rsidR="003C6012" w:rsidRPr="003C6012" w:rsidRDefault="003C6012" w:rsidP="003C6012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J. Olszewski (red.), „Ewolucja prawa regulującego działalność agencji ratingowych w Unii Europejskiej” [w:]</w:t>
            </w:r>
            <w:r w:rsidR="001C10A4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„Rynek usług finansowych: inwestycyjnych, bankowych 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  <w:bdr w:val="none" w:sz="0" w:space="0" w:color="auto" w:frame="1"/>
              </w:rPr>
              <w:t>i ubezpieczeniowych - między teorią a praktyką”, Warszawa 2020, s. 163-190.</w:t>
            </w:r>
          </w:p>
        </w:tc>
      </w:tr>
    </w:tbl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DD2BA" w14:textId="77777777" w:rsidR="00FE1B62" w:rsidRDefault="00FE1B62" w:rsidP="00C16ABF">
      <w:pPr>
        <w:spacing w:after="0" w:line="240" w:lineRule="auto"/>
      </w:pPr>
      <w:r>
        <w:separator/>
      </w:r>
    </w:p>
  </w:endnote>
  <w:endnote w:type="continuationSeparator" w:id="0">
    <w:p w14:paraId="5B9BC40B" w14:textId="77777777" w:rsidR="00FE1B62" w:rsidRDefault="00FE1B6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BD474" w14:textId="77777777" w:rsidR="00FE1B62" w:rsidRDefault="00FE1B62" w:rsidP="00C16ABF">
      <w:pPr>
        <w:spacing w:after="0" w:line="240" w:lineRule="auto"/>
      </w:pPr>
      <w:r>
        <w:separator/>
      </w:r>
    </w:p>
  </w:footnote>
  <w:footnote w:type="continuationSeparator" w:id="0">
    <w:p w14:paraId="1627FDF1" w14:textId="77777777" w:rsidR="00FE1B62" w:rsidRDefault="00FE1B62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22A50"/>
    <w:multiLevelType w:val="hybridMultilevel"/>
    <w:tmpl w:val="6374EC7C"/>
    <w:lvl w:ilvl="0" w:tplc="0F1055F8">
      <w:start w:val="1"/>
      <w:numFmt w:val="lowerLetter"/>
      <w:lvlText w:val="%1)"/>
      <w:lvlJc w:val="left"/>
      <w:pPr>
        <w:ind w:left="720" w:hanging="360"/>
      </w:pPr>
      <w:rPr>
        <w:rFonts w:ascii="Corbel" w:hAnsi="Corbel" w:cs="Arial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87D06"/>
    <w:multiLevelType w:val="hybridMultilevel"/>
    <w:tmpl w:val="DEE6CC44"/>
    <w:lvl w:ilvl="0" w:tplc="F94A2456">
      <w:start w:val="1"/>
      <w:numFmt w:val="lowerLetter"/>
      <w:lvlText w:val="%1)"/>
      <w:lvlJc w:val="left"/>
      <w:pPr>
        <w:ind w:left="720" w:hanging="360"/>
      </w:pPr>
      <w:rPr>
        <w:rFonts w:ascii="Corbel" w:hAnsi="Corbel" w:cs="Arial" w:hint="default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84805"/>
    <w:multiLevelType w:val="hybridMultilevel"/>
    <w:tmpl w:val="3DFC54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16CB1"/>
    <w:multiLevelType w:val="multilevel"/>
    <w:tmpl w:val="18DE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A166E8"/>
    <w:multiLevelType w:val="hybridMultilevel"/>
    <w:tmpl w:val="81B8E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D63E0"/>
    <w:multiLevelType w:val="hybridMultilevel"/>
    <w:tmpl w:val="718201AA"/>
    <w:lvl w:ilvl="0" w:tplc="EE76E966">
      <w:start w:val="1"/>
      <w:numFmt w:val="decimal"/>
      <w:lvlText w:val="%1."/>
      <w:lvlJc w:val="left"/>
      <w:pPr>
        <w:ind w:left="720" w:hanging="360"/>
      </w:pPr>
      <w:rPr>
        <w:rFonts w:ascii="Corbel" w:hAnsi="Corbel" w:cs="Calibri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C7054"/>
    <w:multiLevelType w:val="hybridMultilevel"/>
    <w:tmpl w:val="40CC2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D1A7E"/>
    <w:multiLevelType w:val="multilevel"/>
    <w:tmpl w:val="217A9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E944E2"/>
    <w:multiLevelType w:val="hybridMultilevel"/>
    <w:tmpl w:val="45F679DC"/>
    <w:lvl w:ilvl="0" w:tplc="1AB0465A">
      <w:start w:val="1"/>
      <w:numFmt w:val="lowerLetter"/>
      <w:lvlText w:val="%1)"/>
      <w:lvlJc w:val="left"/>
      <w:pPr>
        <w:ind w:left="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1" w:hanging="360"/>
      </w:pPr>
    </w:lvl>
    <w:lvl w:ilvl="2" w:tplc="0415001B" w:tentative="1">
      <w:start w:val="1"/>
      <w:numFmt w:val="lowerRoman"/>
      <w:lvlText w:val="%3."/>
      <w:lvlJc w:val="right"/>
      <w:pPr>
        <w:ind w:left="1791" w:hanging="180"/>
      </w:pPr>
    </w:lvl>
    <w:lvl w:ilvl="3" w:tplc="0415000F" w:tentative="1">
      <w:start w:val="1"/>
      <w:numFmt w:val="decimal"/>
      <w:lvlText w:val="%4."/>
      <w:lvlJc w:val="left"/>
      <w:pPr>
        <w:ind w:left="2511" w:hanging="360"/>
      </w:pPr>
    </w:lvl>
    <w:lvl w:ilvl="4" w:tplc="04150019" w:tentative="1">
      <w:start w:val="1"/>
      <w:numFmt w:val="lowerLetter"/>
      <w:lvlText w:val="%5."/>
      <w:lvlJc w:val="left"/>
      <w:pPr>
        <w:ind w:left="3231" w:hanging="360"/>
      </w:pPr>
    </w:lvl>
    <w:lvl w:ilvl="5" w:tplc="0415001B" w:tentative="1">
      <w:start w:val="1"/>
      <w:numFmt w:val="lowerRoman"/>
      <w:lvlText w:val="%6."/>
      <w:lvlJc w:val="right"/>
      <w:pPr>
        <w:ind w:left="3951" w:hanging="180"/>
      </w:pPr>
    </w:lvl>
    <w:lvl w:ilvl="6" w:tplc="0415000F" w:tentative="1">
      <w:start w:val="1"/>
      <w:numFmt w:val="decimal"/>
      <w:lvlText w:val="%7."/>
      <w:lvlJc w:val="left"/>
      <w:pPr>
        <w:ind w:left="4671" w:hanging="360"/>
      </w:pPr>
    </w:lvl>
    <w:lvl w:ilvl="7" w:tplc="04150019" w:tentative="1">
      <w:start w:val="1"/>
      <w:numFmt w:val="lowerLetter"/>
      <w:lvlText w:val="%8."/>
      <w:lvlJc w:val="left"/>
      <w:pPr>
        <w:ind w:left="5391" w:hanging="360"/>
      </w:pPr>
    </w:lvl>
    <w:lvl w:ilvl="8" w:tplc="0415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73846EE9"/>
    <w:multiLevelType w:val="hybridMultilevel"/>
    <w:tmpl w:val="E48A2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35AB4"/>
    <w:multiLevelType w:val="hybridMultilevel"/>
    <w:tmpl w:val="7228F332"/>
    <w:lvl w:ilvl="0" w:tplc="003EC4A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11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97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AC2"/>
    <w:rsid w:val="000A296F"/>
    <w:rsid w:val="000A2A28"/>
    <w:rsid w:val="000A3CDF"/>
    <w:rsid w:val="000B192D"/>
    <w:rsid w:val="000B28EE"/>
    <w:rsid w:val="000B3E37"/>
    <w:rsid w:val="000D04B0"/>
    <w:rsid w:val="000D5C2A"/>
    <w:rsid w:val="000F1C57"/>
    <w:rsid w:val="000F5615"/>
    <w:rsid w:val="00106F6C"/>
    <w:rsid w:val="00124BFF"/>
    <w:rsid w:val="0012560E"/>
    <w:rsid w:val="00127108"/>
    <w:rsid w:val="00134B13"/>
    <w:rsid w:val="00146BC0"/>
    <w:rsid w:val="001509CE"/>
    <w:rsid w:val="00153C41"/>
    <w:rsid w:val="00154381"/>
    <w:rsid w:val="001640A7"/>
    <w:rsid w:val="00164FA7"/>
    <w:rsid w:val="00166A03"/>
    <w:rsid w:val="001718A7"/>
    <w:rsid w:val="001737CF"/>
    <w:rsid w:val="00175082"/>
    <w:rsid w:val="00176083"/>
    <w:rsid w:val="00192F37"/>
    <w:rsid w:val="001A70D2"/>
    <w:rsid w:val="001C10A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012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3FC"/>
    <w:rsid w:val="00431D5C"/>
    <w:rsid w:val="004362C6"/>
    <w:rsid w:val="00437FA2"/>
    <w:rsid w:val="00445970"/>
    <w:rsid w:val="00460AC9"/>
    <w:rsid w:val="00461EFC"/>
    <w:rsid w:val="004652C2"/>
    <w:rsid w:val="004665C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49A9"/>
    <w:rsid w:val="005076F6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4C8B"/>
    <w:rsid w:val="005C080F"/>
    <w:rsid w:val="005C55E5"/>
    <w:rsid w:val="005C696A"/>
    <w:rsid w:val="005E6E85"/>
    <w:rsid w:val="005F31D2"/>
    <w:rsid w:val="0061029B"/>
    <w:rsid w:val="00617230"/>
    <w:rsid w:val="00620FAA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5A8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5164"/>
    <w:rsid w:val="007F4155"/>
    <w:rsid w:val="0081554D"/>
    <w:rsid w:val="0081707E"/>
    <w:rsid w:val="008449B3"/>
    <w:rsid w:val="008552A2"/>
    <w:rsid w:val="0085747A"/>
    <w:rsid w:val="00876827"/>
    <w:rsid w:val="00884922"/>
    <w:rsid w:val="00885F64"/>
    <w:rsid w:val="008917F9"/>
    <w:rsid w:val="008968B3"/>
    <w:rsid w:val="008A45F7"/>
    <w:rsid w:val="008C0CC0"/>
    <w:rsid w:val="008C19A9"/>
    <w:rsid w:val="008C379D"/>
    <w:rsid w:val="008C5147"/>
    <w:rsid w:val="008C5359"/>
    <w:rsid w:val="008C5363"/>
    <w:rsid w:val="008C6229"/>
    <w:rsid w:val="008D3DFB"/>
    <w:rsid w:val="008E64F4"/>
    <w:rsid w:val="008F12C9"/>
    <w:rsid w:val="008F6E29"/>
    <w:rsid w:val="00904B50"/>
    <w:rsid w:val="00916188"/>
    <w:rsid w:val="00923D7D"/>
    <w:rsid w:val="009508DF"/>
    <w:rsid w:val="00950DAC"/>
    <w:rsid w:val="00954A07"/>
    <w:rsid w:val="00997F14"/>
    <w:rsid w:val="009A78D9"/>
    <w:rsid w:val="009C3E31"/>
    <w:rsid w:val="009C4022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E76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CE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071"/>
    <w:rsid w:val="00BD3869"/>
    <w:rsid w:val="00BD66E9"/>
    <w:rsid w:val="00BD6FF4"/>
    <w:rsid w:val="00BE1CE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E77"/>
    <w:rsid w:val="00C93E6C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981"/>
    <w:rsid w:val="00D74119"/>
    <w:rsid w:val="00D8075B"/>
    <w:rsid w:val="00D8678B"/>
    <w:rsid w:val="00D87A25"/>
    <w:rsid w:val="00D91D08"/>
    <w:rsid w:val="00DA2114"/>
    <w:rsid w:val="00DA526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E99"/>
    <w:rsid w:val="00F05646"/>
    <w:rsid w:val="00F070AB"/>
    <w:rsid w:val="00F17567"/>
    <w:rsid w:val="00F27A7B"/>
    <w:rsid w:val="00F526AF"/>
    <w:rsid w:val="00F55559"/>
    <w:rsid w:val="00F55949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1B62"/>
    <w:rsid w:val="00FF016A"/>
    <w:rsid w:val="00FF1401"/>
    <w:rsid w:val="00FF5E7D"/>
    <w:rsid w:val="0E60D14E"/>
    <w:rsid w:val="1ED029A2"/>
    <w:rsid w:val="21B12A5B"/>
    <w:rsid w:val="27618F44"/>
    <w:rsid w:val="363E8A45"/>
    <w:rsid w:val="369C5C7B"/>
    <w:rsid w:val="374F5643"/>
    <w:rsid w:val="44EA1E64"/>
    <w:rsid w:val="50EE84C2"/>
    <w:rsid w:val="54C5BE1D"/>
    <w:rsid w:val="553DD4B3"/>
    <w:rsid w:val="635E77F2"/>
    <w:rsid w:val="64AC614F"/>
    <w:rsid w:val="6D67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26B8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639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xcontentpasted0">
    <w:name w:val="x_contentpasted0"/>
    <w:basedOn w:val="Domylnaczcionkaakapitu"/>
    <w:rsid w:val="003C6012"/>
  </w:style>
  <w:style w:type="character" w:customStyle="1" w:styleId="apple-converted-space">
    <w:name w:val="apple-converted-space"/>
    <w:basedOn w:val="Domylnaczcionkaakapitu"/>
    <w:rsid w:val="003C6012"/>
  </w:style>
  <w:style w:type="paragraph" w:customStyle="1" w:styleId="xmsonormal">
    <w:name w:val="x_msonormal"/>
    <w:basedOn w:val="Normalny"/>
    <w:rsid w:val="003C60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1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0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BA238-18DC-4234-864F-AEC05D225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1271</Words>
  <Characters>7629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2021-12-12T12:05:00Z</dcterms:created>
  <dcterms:modified xsi:type="dcterms:W3CDTF">2024-09-04T07:18:00Z</dcterms:modified>
</cp:coreProperties>
</file>